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763399" w:rsidRPr="00336D0E">
        <w:rPr>
          <w:rFonts w:ascii="Corbel" w:hAnsi="Corbel"/>
          <w:bCs/>
          <w:i/>
        </w:rPr>
        <w:t>Załącznik nr 1.5 do Zarządzenia Rektora UR nr 61/2025</w:t>
      </w:r>
    </w:p>
    <w:p w:rsidR="002C2FF1" w:rsidRPr="00B169DF" w:rsidRDefault="002C2FF1" w:rsidP="002C2F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2C2FF1" w:rsidRPr="00B169DF" w:rsidRDefault="002C2FF1" w:rsidP="002C2FF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A94047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A94047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2C2FF1" w:rsidRPr="00B169DF" w:rsidRDefault="002C2FF1" w:rsidP="002C2FF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2C2FF1" w:rsidRPr="00B169DF" w:rsidRDefault="002C2FF1" w:rsidP="002C2FF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A94047">
        <w:rPr>
          <w:rFonts w:ascii="Corbel" w:hAnsi="Corbel"/>
          <w:sz w:val="20"/>
          <w:szCs w:val="20"/>
        </w:rPr>
        <w:t>2026/2027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8A7">
              <w:rPr>
                <w:rFonts w:ascii="Corbel" w:hAnsi="Corbel"/>
                <w:b w:val="0"/>
                <w:sz w:val="24"/>
                <w:szCs w:val="24"/>
              </w:rPr>
              <w:t xml:space="preserve">Gospodarka a społeczeństwo w zmieniającym się świecie 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63399" w:rsidRPr="00B169DF" w:rsidTr="00763399">
        <w:tc>
          <w:tcPr>
            <w:tcW w:w="2694" w:type="dxa"/>
            <w:vAlign w:val="center"/>
          </w:tcPr>
          <w:p w:rsidR="00763399" w:rsidRPr="00B169DF" w:rsidRDefault="00763399" w:rsidP="0076339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763399" w:rsidRPr="00B169DF" w:rsidRDefault="00763399" w:rsidP="007633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63399" w:rsidRPr="00B169DF" w:rsidTr="00763399">
        <w:tc>
          <w:tcPr>
            <w:tcW w:w="2694" w:type="dxa"/>
            <w:vAlign w:val="center"/>
          </w:tcPr>
          <w:p w:rsidR="00763399" w:rsidRPr="00B169DF" w:rsidRDefault="00763399" w:rsidP="007633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63399" w:rsidRPr="00B169DF" w:rsidRDefault="00763399" w:rsidP="007633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41F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631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152D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CC1110">
              <w:rPr>
                <w:rFonts w:ascii="Corbel" w:hAnsi="Corbel"/>
                <w:b w:val="0"/>
                <w:sz w:val="24"/>
                <w:szCs w:val="24"/>
              </w:rPr>
              <w:t>letni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F476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:rsidTr="00763399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C02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2A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50FD7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C02ADF">
              <w:rPr>
                <w:rFonts w:ascii="Corbel" w:hAnsi="Corbel"/>
                <w:b w:val="0"/>
                <w:sz w:val="24"/>
                <w:szCs w:val="24"/>
              </w:rPr>
              <w:t>Joachim Popek</w:t>
            </w:r>
          </w:p>
        </w:tc>
      </w:tr>
      <w:tr w:rsidR="0085747A" w:rsidRPr="00B169DF" w:rsidTr="007633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4178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50FD7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Joachim Popek 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631E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631E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D61FD" w:rsidP="00C02A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02A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04B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4B85">
              <w:rPr>
                <w:rFonts w:ascii="Corbel" w:hAnsi="Corbel"/>
                <w:sz w:val="24"/>
                <w:szCs w:val="24"/>
                <w:lang w:val="en-GB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02ADF" w:rsidRDefault="003631E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Segoe UI Symbol" w:eastAsia="MS Gothic" w:hAnsi="Segoe UI Symbol" w:cs="Segoe UI Symbol"/>
          <w:bCs/>
          <w:szCs w:val="24"/>
          <w:u w:val="single"/>
        </w:rPr>
        <w:sym w:font="Wingdings" w:char="F0FC"/>
      </w:r>
      <w:r w:rsidR="0085747A" w:rsidRPr="00C02ADF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A23F3" w:rsidRPr="00B169DF" w:rsidRDefault="00DA23F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E960BB" w:rsidRPr="00C02ADF" w:rsidRDefault="00C02ADF" w:rsidP="00C02ADF">
      <w:r w:rsidRPr="00C02ADF">
        <w:tab/>
        <w:t xml:space="preserve">Zaliczenie z oceną </w:t>
      </w: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02ADF" w:rsidP="001A3D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2A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ekonomii i finansów, polityki gospodarczej państw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mechanizmów funkcjonowania gospodarki (makroekonomia i mikroekonomia)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struktur i przemian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A3D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wymiarze europejskim i globalnym. </w:t>
            </w:r>
          </w:p>
        </w:tc>
      </w:tr>
    </w:tbl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1A3DBB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A23F3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Poznanie podstawowych procesów</w:t>
            </w:r>
            <w:r w:rsidR="008C7DC0" w:rsidRPr="00DA23F3">
              <w:rPr>
                <w:rFonts w:ascii="Corbel" w:hAnsi="Corbel"/>
                <w:b w:val="0"/>
                <w:szCs w:val="22"/>
              </w:rPr>
              <w:t>, doktryn, idei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 oraz korelacji społecznych i ekonomicznych zachodzących w Europie i na świecie od XIX do XXI wieku.</w:t>
            </w:r>
          </w:p>
        </w:tc>
      </w:tr>
      <w:tr w:rsidR="0085747A" w:rsidRPr="00B169DF" w:rsidTr="001A3DBB">
        <w:tc>
          <w:tcPr>
            <w:tcW w:w="844" w:type="dxa"/>
            <w:vAlign w:val="center"/>
          </w:tcPr>
          <w:p w:rsidR="0085747A" w:rsidRPr="00B169DF" w:rsidRDefault="001A3D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A23F3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 xml:space="preserve">Rozumienie </w:t>
            </w:r>
            <w:r w:rsidR="008C7DC0" w:rsidRPr="00DA23F3">
              <w:rPr>
                <w:rFonts w:ascii="Corbel" w:hAnsi="Corbel"/>
                <w:b w:val="0"/>
                <w:szCs w:val="22"/>
              </w:rPr>
              <w:t xml:space="preserve">generalnych </w:t>
            </w:r>
            <w:r w:rsidRPr="00DA23F3">
              <w:rPr>
                <w:rFonts w:ascii="Corbel" w:hAnsi="Corbel"/>
                <w:b w:val="0"/>
                <w:szCs w:val="22"/>
              </w:rPr>
              <w:t xml:space="preserve">interakcji zachodzących między procesami gospodarczymi i społecznymi </w:t>
            </w:r>
            <w:r w:rsidR="008C7DC0" w:rsidRPr="00DA23F3">
              <w:rPr>
                <w:rFonts w:ascii="Corbel" w:hAnsi="Corbel"/>
                <w:b w:val="0"/>
                <w:szCs w:val="22"/>
              </w:rPr>
              <w:t xml:space="preserve">w </w:t>
            </w:r>
            <w:r w:rsidRPr="00DA23F3">
              <w:rPr>
                <w:rFonts w:ascii="Corbel" w:hAnsi="Corbel"/>
                <w:b w:val="0"/>
                <w:szCs w:val="22"/>
              </w:rPr>
              <w:t>XX i XXI wieku.</w:t>
            </w:r>
          </w:p>
        </w:tc>
      </w:tr>
      <w:tr w:rsidR="0085747A" w:rsidRPr="00B169DF" w:rsidTr="001A3DBB">
        <w:tc>
          <w:tcPr>
            <w:tcW w:w="844" w:type="dxa"/>
            <w:vAlign w:val="center"/>
          </w:tcPr>
          <w:p w:rsidR="0085747A" w:rsidRPr="00B169DF" w:rsidRDefault="001A3D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85747A" w:rsidRPr="00DA23F3" w:rsidRDefault="008C7DC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Poznanie polityki gospodarczej i społecznej, funkcjonującej w różnych systemach i ustrojach politycznych współczesnych państw.</w:t>
            </w:r>
          </w:p>
        </w:tc>
      </w:tr>
      <w:tr w:rsidR="001A3DBB" w:rsidRPr="00B169DF" w:rsidTr="001A3DBB">
        <w:tc>
          <w:tcPr>
            <w:tcW w:w="844" w:type="dxa"/>
            <w:vAlign w:val="center"/>
          </w:tcPr>
          <w:p w:rsidR="001A3DBB" w:rsidRDefault="001A3DBB" w:rsidP="001A3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1A3DBB" w:rsidRPr="00DA23F3" w:rsidRDefault="001A3DBB" w:rsidP="001A3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A23F3">
              <w:rPr>
                <w:rFonts w:ascii="Corbel" w:hAnsi="Corbel"/>
                <w:b w:val="0"/>
                <w:szCs w:val="22"/>
              </w:rPr>
              <w:t>Zrozumienie wzajemnego oddziaływania społeczeństw i gospodarek: formy korelacji i stymulacji, zasady i struktura wzrostu gospodarczego, struktury i postrzeganie potencjału społecznego we współczesnym świecie</w:t>
            </w:r>
            <w:r w:rsidR="008C7DC0" w:rsidRPr="00DA23F3">
              <w:rPr>
                <w:rFonts w:ascii="Corbel" w:hAnsi="Corbel"/>
                <w:b w:val="0"/>
                <w:szCs w:val="22"/>
              </w:rPr>
              <w:br/>
              <w:t>(analiza źródeł współczesnych problemów ekonomicznych i społecznych, umiejętność ich rozpoznawania oraz wyjaśniania).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7"/>
        <w:gridCol w:w="6208"/>
        <w:gridCol w:w="1865"/>
      </w:tblGrid>
      <w:tr w:rsidR="0085747A" w:rsidRPr="00B169DF" w:rsidTr="00C04E3C">
        <w:tc>
          <w:tcPr>
            <w:tcW w:w="1447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31EF" w:rsidRPr="00B169DF" w:rsidTr="00C04E3C">
        <w:tc>
          <w:tcPr>
            <w:tcW w:w="1447" w:type="dxa"/>
          </w:tcPr>
          <w:p w:rsidR="003631EF" w:rsidRPr="00C04E3C" w:rsidRDefault="003631EF" w:rsidP="007750A5">
            <w:pPr>
              <w:rPr>
                <w:b/>
                <w:bCs/>
              </w:rPr>
            </w:pPr>
            <w:r w:rsidRPr="00C04E3C">
              <w:rPr>
                <w:b/>
                <w:bCs/>
              </w:rPr>
              <w:t>EK</w:t>
            </w:r>
            <w:r w:rsidRPr="00C04E3C">
              <w:rPr>
                <w:b/>
                <w:bCs/>
              </w:rPr>
              <w:softHyphen/>
              <w:t>_01</w:t>
            </w:r>
          </w:p>
        </w:tc>
        <w:tc>
          <w:tcPr>
            <w:tcW w:w="6208" w:type="dxa"/>
          </w:tcPr>
          <w:p w:rsidR="003631EF" w:rsidRPr="00C04E3C" w:rsidRDefault="003631EF" w:rsidP="00381621">
            <w:pPr>
              <w:spacing w:after="0"/>
              <w:rPr>
                <w:rFonts w:ascii="Corbel" w:hAnsi="Corbel"/>
              </w:rPr>
            </w:pPr>
            <w:r w:rsidRPr="00C04E3C">
              <w:rPr>
                <w:rFonts w:ascii="Corbel" w:hAnsi="Corbel"/>
              </w:rPr>
              <w:t>Posiada pogłębioną wiedzę z zakresu historii gospodarczej i społecznej XIX-XXI wieku</w:t>
            </w:r>
          </w:p>
        </w:tc>
        <w:tc>
          <w:tcPr>
            <w:tcW w:w="1865" w:type="dxa"/>
          </w:tcPr>
          <w:p w:rsidR="003631EF" w:rsidRPr="00C04E3C" w:rsidRDefault="00004B85" w:rsidP="007750A5">
            <w:pPr>
              <w:rPr>
                <w:b/>
                <w:bCs/>
              </w:rPr>
            </w:pPr>
            <w:r w:rsidRPr="00004B85">
              <w:rPr>
                <w:b/>
                <w:bCs/>
              </w:rPr>
              <w:t>K_W</w:t>
            </w:r>
            <w:r w:rsidR="00653E07">
              <w:rPr>
                <w:b/>
                <w:bCs/>
              </w:rPr>
              <w:t>09</w:t>
            </w:r>
          </w:p>
        </w:tc>
      </w:tr>
      <w:tr w:rsidR="0085747A" w:rsidRPr="00B169DF" w:rsidTr="00C04E3C">
        <w:tc>
          <w:tcPr>
            <w:tcW w:w="1447" w:type="dxa"/>
          </w:tcPr>
          <w:p w:rsidR="0085747A" w:rsidRPr="003816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208" w:type="dxa"/>
          </w:tcPr>
          <w:p w:rsidR="0085747A" w:rsidRPr="00381621" w:rsidRDefault="00381621" w:rsidP="00775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 xml:space="preserve">Potrafi zrozumieć prawne i pozaprawne normy i reguły ekonomicznych i społecznych instytucji rządowych (w tym międzynarodowych) oraz pozarządowych (w tym </w:t>
            </w:r>
            <w:proofErr w:type="spellStart"/>
            <w:r w:rsidRPr="00381621">
              <w:rPr>
                <w:rFonts w:ascii="Corbel" w:hAnsi="Corbel"/>
                <w:b w:val="0"/>
                <w:smallCaps w:val="0"/>
                <w:sz w:val="22"/>
              </w:rPr>
              <w:t>NGOs</w:t>
            </w:r>
            <w:proofErr w:type="spellEnd"/>
            <w:r w:rsidRPr="00381621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1865" w:type="dxa"/>
          </w:tcPr>
          <w:p w:rsidR="0085747A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53E07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</w:tr>
      <w:tr w:rsidR="00004B85" w:rsidRPr="00B169DF" w:rsidTr="00C04E3C">
        <w:tc>
          <w:tcPr>
            <w:tcW w:w="1447" w:type="dxa"/>
          </w:tcPr>
          <w:p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208" w:type="dxa"/>
          </w:tcPr>
          <w:p w:rsidR="00381621" w:rsidRPr="00381621" w:rsidRDefault="00381621" w:rsidP="007750A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highlight w:val="yellow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Zna i potrafi zrozumieć zasady funkcjonowania finansów publicznych państwa, przedsiębiorstw, politykę oddziaływania poprzez politykę fiskalną i monetarną.</w:t>
            </w:r>
          </w:p>
        </w:tc>
        <w:tc>
          <w:tcPr>
            <w:tcW w:w="1865" w:type="dxa"/>
          </w:tcPr>
          <w:p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K_W1</w:t>
            </w:r>
            <w:r w:rsidR="00653E07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004B85" w:rsidRPr="00B169DF" w:rsidTr="00C04E3C">
        <w:tc>
          <w:tcPr>
            <w:tcW w:w="1447" w:type="dxa"/>
          </w:tcPr>
          <w:p w:rsidR="00004B85" w:rsidRPr="00F63563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563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208" w:type="dxa"/>
          </w:tcPr>
          <w:p w:rsidR="00004B85" w:rsidRPr="00C04E3C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Samodzielnie zdobywa i pogłębia wiedzę </w:t>
            </w:r>
            <w:r w:rsidR="007750A5" w:rsidRPr="00C04E3C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o współczesnych procesach </w:t>
            </w:r>
            <w:r w:rsidR="007750A5" w:rsidRPr="00C04E3C">
              <w:rPr>
                <w:rFonts w:ascii="Corbel" w:hAnsi="Corbel"/>
                <w:b w:val="0"/>
                <w:smallCaps w:val="0"/>
                <w:sz w:val="22"/>
              </w:rPr>
              <w:t>oraz</w:t>
            </w:r>
            <w:r w:rsidRPr="00C04E3C">
              <w:rPr>
                <w:rFonts w:ascii="Corbel" w:hAnsi="Corbel"/>
                <w:b w:val="0"/>
                <w:smallCaps w:val="0"/>
                <w:sz w:val="22"/>
              </w:rPr>
              <w:t xml:space="preserve"> problemach gospodarczych i społecznych.</w:t>
            </w:r>
          </w:p>
        </w:tc>
        <w:tc>
          <w:tcPr>
            <w:tcW w:w="1865" w:type="dxa"/>
          </w:tcPr>
          <w:p w:rsidR="00004B85" w:rsidRPr="00F63563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563"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</w:tc>
      </w:tr>
      <w:tr w:rsidR="00F63563" w:rsidRPr="00B169DF" w:rsidTr="00C04E3C">
        <w:tc>
          <w:tcPr>
            <w:tcW w:w="1447" w:type="dxa"/>
          </w:tcPr>
          <w:p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208" w:type="dxa"/>
          </w:tcPr>
          <w:p w:rsidR="00F63563" w:rsidRPr="00381621" w:rsidRDefault="00F63563" w:rsidP="00F6356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z w:val="22"/>
              </w:rPr>
              <w:t>Potrafi zinterpretować i poddać krytycznej ocenie najważniejsze zjawiska obecne w polityce społecznej i ekonomicznej współczesnych państw, modele i płaszczyzny wzrostu gospodarczego, a także potrafi rozpoznać zagrożenia dla zasobów i potencjału państwa (kapitał, nieruchomości, praca).</w:t>
            </w:r>
          </w:p>
        </w:tc>
        <w:tc>
          <w:tcPr>
            <w:tcW w:w="1865" w:type="dxa"/>
          </w:tcPr>
          <w:p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F63563" w:rsidRPr="00B169DF" w:rsidTr="00C04E3C">
        <w:tc>
          <w:tcPr>
            <w:tcW w:w="1447" w:type="dxa"/>
          </w:tcPr>
          <w:p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208" w:type="dxa"/>
          </w:tcPr>
          <w:p w:rsidR="00F63563" w:rsidRPr="00381621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pacing w:val="-2"/>
                <w:sz w:val="22"/>
              </w:rPr>
            </w:pPr>
            <w:r w:rsidRPr="00381621">
              <w:rPr>
                <w:rFonts w:ascii="Corbel" w:hAnsi="Corbel"/>
                <w:b w:val="0"/>
                <w:smallCaps w:val="0"/>
                <w:spacing w:val="-2"/>
                <w:sz w:val="22"/>
              </w:rPr>
              <w:t xml:space="preserve">Analizuje i poddaje krytyce główne doktryny i procesy społeczno-gospodarcze oraz weryfikuje je w oparciu o najnowsze wyniki badań. </w:t>
            </w:r>
          </w:p>
          <w:p w:rsidR="00F63563" w:rsidRPr="00C04E3C" w:rsidRDefault="00F63563" w:rsidP="0038162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Wyraża zrozumienie dla odmiennych systemów wartości i zachowań ludzi w różnych okresach i kontekstach historycznych.</w:t>
            </w:r>
          </w:p>
        </w:tc>
        <w:tc>
          <w:tcPr>
            <w:tcW w:w="1865" w:type="dxa"/>
          </w:tcPr>
          <w:p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F63563" w:rsidRPr="00B169DF" w:rsidTr="00C04E3C">
        <w:tc>
          <w:tcPr>
            <w:tcW w:w="1447" w:type="dxa"/>
          </w:tcPr>
          <w:p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208" w:type="dxa"/>
          </w:tcPr>
          <w:p w:rsidR="00F63563" w:rsidRPr="00DA23F3" w:rsidRDefault="00381621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Wykazuje gotowość do uznania i zrozumienia różnorodnych czynników kulturowych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 xml:space="preserve">na świecie 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na kształtowanie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więzi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 i struktur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społecznych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 a także </w:t>
            </w:r>
            <w:r w:rsidR="00DA23F3" w:rsidRPr="00DA23F3">
              <w:rPr>
                <w:rFonts w:ascii="Corbel" w:hAnsi="Corbel"/>
                <w:b w:val="0"/>
                <w:smallCaps w:val="0"/>
                <w:sz w:val="22"/>
              </w:rPr>
              <w:t>postrzegania zasad funkcjonowania racjonalności w ekonomii</w:t>
            </w:r>
          </w:p>
        </w:tc>
        <w:tc>
          <w:tcPr>
            <w:tcW w:w="1865" w:type="dxa"/>
          </w:tcPr>
          <w:p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mallCaps w:val="0"/>
                <w:sz w:val="22"/>
              </w:rPr>
              <w:t>K_K05</w:t>
            </w:r>
          </w:p>
        </w:tc>
      </w:tr>
      <w:tr w:rsidR="00F63563" w:rsidRPr="00B169DF" w:rsidTr="00C04E3C">
        <w:tc>
          <w:tcPr>
            <w:tcW w:w="1447" w:type="dxa"/>
          </w:tcPr>
          <w:p w:rsidR="00F63563" w:rsidRPr="00DA23F3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208" w:type="dxa"/>
          </w:tcPr>
          <w:p w:rsidR="00F63563" w:rsidRPr="00DA23F3" w:rsidRDefault="00DA23F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A23F3">
              <w:rPr>
                <w:rFonts w:ascii="Corbel" w:hAnsi="Corbel"/>
                <w:b w:val="0"/>
                <w:smallCaps w:val="0"/>
                <w:sz w:val="22"/>
              </w:rPr>
              <w:t xml:space="preserve">Wykazuje chęć do interpretacji aktualnych wydarzeń ekonomicznych i społecznych (w wymiarze globalnym i </w:t>
            </w:r>
            <w:r w:rsidRPr="00DA23F3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regionalnym) oraz gotowość wdrażania własnych pomysłów w rozwiązywaniu bieżących problemów </w:t>
            </w:r>
          </w:p>
        </w:tc>
        <w:tc>
          <w:tcPr>
            <w:tcW w:w="1865" w:type="dxa"/>
          </w:tcPr>
          <w:p w:rsidR="00F63563" w:rsidRPr="00C04E3C" w:rsidRDefault="00F63563" w:rsidP="00F635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4E3C">
              <w:rPr>
                <w:rFonts w:ascii="Corbel" w:hAnsi="Corbel"/>
                <w:b w:val="0"/>
                <w:sz w:val="22"/>
                <w:lang w:val="en-GB"/>
              </w:rPr>
              <w:lastRenderedPageBreak/>
              <w:t>K_K0</w:t>
            </w:r>
            <w:r w:rsidR="00653E07">
              <w:rPr>
                <w:rFonts w:ascii="Corbel" w:hAnsi="Corbel"/>
                <w:b w:val="0"/>
                <w:sz w:val="22"/>
                <w:lang w:val="en-GB"/>
              </w:rPr>
              <w:t>6</w:t>
            </w:r>
          </w:p>
        </w:tc>
      </w:tr>
    </w:tbl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DA23F3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DA23F3">
        <w:tc>
          <w:tcPr>
            <w:tcW w:w="9520" w:type="dxa"/>
          </w:tcPr>
          <w:p w:rsidR="0085747A" w:rsidRPr="00B169DF" w:rsidRDefault="00C02A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D7E8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D7E8D">
        <w:rPr>
          <w:rFonts w:ascii="Corbel" w:hAnsi="Corbel"/>
          <w:sz w:val="24"/>
          <w:szCs w:val="24"/>
        </w:rPr>
        <w:t>Problematyka ćwiczeń, konwersator</w:t>
      </w:r>
      <w:r w:rsidR="005F76A3" w:rsidRPr="004D7E8D">
        <w:rPr>
          <w:rFonts w:ascii="Corbel" w:hAnsi="Corbel"/>
          <w:sz w:val="24"/>
          <w:szCs w:val="24"/>
        </w:rPr>
        <w:t>iów</w:t>
      </w:r>
      <w:r w:rsidRPr="004D7E8D">
        <w:rPr>
          <w:rFonts w:ascii="Corbel" w:hAnsi="Corbel"/>
          <w:sz w:val="24"/>
          <w:szCs w:val="24"/>
        </w:rPr>
        <w:t>, laborator</w:t>
      </w:r>
      <w:r w:rsidR="005F76A3" w:rsidRPr="004D7E8D">
        <w:rPr>
          <w:rFonts w:ascii="Corbel" w:hAnsi="Corbel"/>
          <w:sz w:val="24"/>
          <w:szCs w:val="24"/>
        </w:rPr>
        <w:t>iów</w:t>
      </w:r>
      <w:r w:rsidR="009F4610" w:rsidRPr="004D7E8D">
        <w:rPr>
          <w:rFonts w:ascii="Corbel" w:hAnsi="Corbel"/>
          <w:sz w:val="24"/>
          <w:szCs w:val="24"/>
        </w:rPr>
        <w:t xml:space="preserve">, </w:t>
      </w:r>
      <w:r w:rsidRPr="004D7E8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4D7E8D">
        <w:tc>
          <w:tcPr>
            <w:tcW w:w="9520" w:type="dxa"/>
          </w:tcPr>
          <w:p w:rsidR="0085747A" w:rsidRPr="004D7E8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D7E8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B169DF" w:rsidTr="004D7E8D">
        <w:tc>
          <w:tcPr>
            <w:tcW w:w="9520" w:type="dxa"/>
          </w:tcPr>
          <w:p w:rsidR="0085747A" w:rsidRPr="00B169DF" w:rsidRDefault="00995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i gospodarcza – cele, modele, funkcje. Wprowadzenie teoretyczne</w:t>
            </w:r>
          </w:p>
        </w:tc>
      </w:tr>
      <w:tr w:rsidR="007C5F55" w:rsidRPr="00B169DF" w:rsidTr="004D7E8D">
        <w:tc>
          <w:tcPr>
            <w:tcW w:w="9520" w:type="dxa"/>
          </w:tcPr>
          <w:p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doktryny i poglądy społeczne oraz gospodarcze od XIX do XXI wieku</w:t>
            </w:r>
          </w:p>
        </w:tc>
      </w:tr>
      <w:tr w:rsidR="0085747A" w:rsidRPr="00B169DF" w:rsidTr="004D7E8D">
        <w:tc>
          <w:tcPr>
            <w:tcW w:w="9520" w:type="dxa"/>
          </w:tcPr>
          <w:p w:rsidR="0085747A" w:rsidRPr="00B169DF" w:rsidRDefault="00995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587F">
              <w:rPr>
                <w:rFonts w:ascii="Corbel" w:hAnsi="Corbel"/>
                <w:sz w:val="24"/>
                <w:szCs w:val="24"/>
              </w:rPr>
              <w:t>Przemiany gospodarcze i społeczne w</w:t>
            </w:r>
            <w:r>
              <w:rPr>
                <w:rFonts w:ascii="Corbel" w:hAnsi="Corbel"/>
                <w:sz w:val="24"/>
                <w:szCs w:val="24"/>
              </w:rPr>
              <w:t xml:space="preserve"> Europie i na świecie od wielkiej rewolucji gospodarczej do</w:t>
            </w:r>
            <w:r w:rsidRPr="0099587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czasów współczesnych</w:t>
            </w:r>
          </w:p>
        </w:tc>
      </w:tr>
      <w:tr w:rsidR="007C5F55" w:rsidRPr="00B169DF" w:rsidTr="004D7E8D">
        <w:tc>
          <w:tcPr>
            <w:tcW w:w="9520" w:type="dxa"/>
          </w:tcPr>
          <w:p w:rsidR="007C5F55" w:rsidRPr="0099587F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gospodarcza </w:t>
            </w:r>
            <w:r w:rsidR="004D7E8D">
              <w:rPr>
                <w:rFonts w:ascii="Corbel" w:hAnsi="Corbel"/>
                <w:sz w:val="24"/>
                <w:szCs w:val="24"/>
              </w:rPr>
              <w:t xml:space="preserve">i społeczna </w:t>
            </w:r>
            <w:r>
              <w:rPr>
                <w:rFonts w:ascii="Corbel" w:hAnsi="Corbel"/>
                <w:sz w:val="24"/>
                <w:szCs w:val="24"/>
              </w:rPr>
              <w:t>państwa w gospodarce wolnorynkowej i centralnie sterowanej współczesnych państw.</w:t>
            </w:r>
          </w:p>
        </w:tc>
      </w:tr>
      <w:tr w:rsidR="007C5F55" w:rsidRPr="00B169DF" w:rsidTr="004D7E8D">
        <w:tc>
          <w:tcPr>
            <w:tcW w:w="9520" w:type="dxa"/>
          </w:tcPr>
          <w:p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Kontekst instytucjonalny w polityce gospodarczej</w:t>
            </w:r>
          </w:p>
        </w:tc>
      </w:tr>
      <w:tr w:rsidR="007C5F55" w:rsidRPr="00B169DF" w:rsidTr="004D7E8D">
        <w:tc>
          <w:tcPr>
            <w:tcW w:w="9520" w:type="dxa"/>
          </w:tcPr>
          <w:p w:rsidR="007C5F55" w:rsidRDefault="004D7E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układ gospodarki współczesnych państw (PKB, polityka pieniężna i fiskalna, zadłużenie, kapitał i jego przepływ)</w:t>
            </w:r>
          </w:p>
        </w:tc>
      </w:tr>
      <w:tr w:rsidR="007C5F55" w:rsidRPr="00B169DF" w:rsidTr="004D7E8D">
        <w:tc>
          <w:tcPr>
            <w:tcW w:w="9520" w:type="dxa"/>
          </w:tcPr>
          <w:p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i rola społeczeństwa we współczesnej transformacji energetycznej Europy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European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Green Deal)</w:t>
            </w:r>
          </w:p>
        </w:tc>
      </w:tr>
      <w:tr w:rsidR="007C5F55" w:rsidRPr="00B169DF" w:rsidTr="004D7E8D">
        <w:tc>
          <w:tcPr>
            <w:tcW w:w="9520" w:type="dxa"/>
          </w:tcPr>
          <w:p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i ekonomiczne aspekty w polityce wdrażania zrównoważonego rozwoju w Unii Europejskiej</w:t>
            </w:r>
          </w:p>
        </w:tc>
      </w:tr>
      <w:tr w:rsidR="007C5F55" w:rsidRPr="00B169DF" w:rsidTr="004D7E8D">
        <w:tc>
          <w:tcPr>
            <w:tcW w:w="9520" w:type="dxa"/>
          </w:tcPr>
          <w:p w:rsidR="007C5F55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zasady funkcjonowania społeczeństw w największych gospodarkach świata (USA, Chiny, Unia Europejska)</w:t>
            </w:r>
          </w:p>
        </w:tc>
      </w:tr>
      <w:tr w:rsidR="0085747A" w:rsidRPr="00B169DF" w:rsidTr="004D7E8D">
        <w:tc>
          <w:tcPr>
            <w:tcW w:w="9520" w:type="dxa"/>
          </w:tcPr>
          <w:p w:rsidR="0085747A" w:rsidRPr="00B169DF" w:rsidRDefault="007C5F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problemy </w:t>
            </w:r>
            <w:r w:rsidR="00C04E3C">
              <w:rPr>
                <w:rFonts w:ascii="Corbel" w:hAnsi="Corbel"/>
                <w:sz w:val="24"/>
                <w:szCs w:val="24"/>
              </w:rPr>
              <w:t>oraz</w:t>
            </w:r>
            <w:r>
              <w:rPr>
                <w:rFonts w:ascii="Corbel" w:hAnsi="Corbel"/>
                <w:sz w:val="24"/>
                <w:szCs w:val="24"/>
              </w:rPr>
              <w:t xml:space="preserve"> wyzwania dla rozwoju gospodarczego i stabilności społecznej (rozwój AI, stare i nowe konflikty zbrojne, zaburzenia globalnego handlu</w:t>
            </w:r>
            <w:r w:rsidR="00C04E3C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przepływu kapitał </w:t>
            </w:r>
            <w:r w:rsidR="00C04E3C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surowców)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631EF" w:rsidRDefault="004D7E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tygodniowej prasówki</w:t>
      </w:r>
      <w:r w:rsidR="00C04E3C">
        <w:rPr>
          <w:rFonts w:ascii="Corbel" w:hAnsi="Corbel"/>
          <w:b w:val="0"/>
          <w:smallCaps w:val="0"/>
          <w:szCs w:val="24"/>
        </w:rPr>
        <w:t xml:space="preserve"> (globalne wiadomości społeczne i gospodarcze)</w:t>
      </w:r>
      <w:r>
        <w:rPr>
          <w:rFonts w:ascii="Corbel" w:hAnsi="Corbel"/>
          <w:b w:val="0"/>
          <w:smallCaps w:val="0"/>
          <w:szCs w:val="24"/>
        </w:rPr>
        <w:t>, a</w:t>
      </w:r>
      <w:r w:rsidR="003631EF" w:rsidRPr="003631EF">
        <w:rPr>
          <w:rFonts w:ascii="Corbel" w:hAnsi="Corbel"/>
          <w:b w:val="0"/>
          <w:smallCaps w:val="0"/>
          <w:szCs w:val="24"/>
        </w:rPr>
        <w:t>naliza tekstów z dyskusją</w:t>
      </w:r>
      <w:r w:rsidR="003631EF">
        <w:rPr>
          <w:rFonts w:ascii="Corbel" w:hAnsi="Corbel"/>
          <w:b w:val="0"/>
          <w:smallCaps w:val="0"/>
          <w:szCs w:val="24"/>
        </w:rPr>
        <w:t xml:space="preserve">, </w:t>
      </w:r>
      <w:r w:rsidR="003631EF" w:rsidRPr="003631EF">
        <w:rPr>
          <w:rFonts w:ascii="Corbel" w:hAnsi="Corbel"/>
          <w:b w:val="0"/>
          <w:smallCaps w:val="0"/>
          <w:szCs w:val="24"/>
        </w:rPr>
        <w:t xml:space="preserve">wykład </w:t>
      </w:r>
      <w:r w:rsidR="003631EF">
        <w:rPr>
          <w:rFonts w:ascii="Corbel" w:hAnsi="Corbel"/>
          <w:b w:val="0"/>
          <w:smallCaps w:val="0"/>
          <w:szCs w:val="24"/>
        </w:rPr>
        <w:t xml:space="preserve">wprowadzający </w:t>
      </w:r>
      <w:r w:rsidR="003631EF" w:rsidRPr="003631EF">
        <w:rPr>
          <w:rFonts w:ascii="Corbel" w:hAnsi="Corbel"/>
          <w:b w:val="0"/>
          <w:smallCaps w:val="0"/>
          <w:szCs w:val="24"/>
        </w:rPr>
        <w:t>z prezentacją multimedialną</w:t>
      </w:r>
      <w:r w:rsidR="003631EF">
        <w:rPr>
          <w:rFonts w:ascii="Corbel" w:hAnsi="Corbel"/>
          <w:b w:val="0"/>
          <w:smallCaps w:val="0"/>
          <w:szCs w:val="24"/>
        </w:rPr>
        <w:t>, dyskusja</w:t>
      </w:r>
    </w:p>
    <w:p w:rsidR="003631EF" w:rsidRPr="00B169DF" w:rsidRDefault="003631E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004B8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:rsidTr="00C05F44">
        <w:tc>
          <w:tcPr>
            <w:tcW w:w="1985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:rsidTr="00C05F44">
        <w:tc>
          <w:tcPr>
            <w:tcW w:w="1985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:rsidTr="00C05F44">
        <w:tc>
          <w:tcPr>
            <w:tcW w:w="1985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:rsidTr="00C05F44">
        <w:tc>
          <w:tcPr>
            <w:tcW w:w="1985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:rsidTr="00C05F44">
        <w:tc>
          <w:tcPr>
            <w:tcW w:w="1985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4B85" w:rsidRPr="00B169DF" w:rsidTr="00C05F44">
        <w:tc>
          <w:tcPr>
            <w:tcW w:w="1985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004B85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4B85">
              <w:rPr>
                <w:rFonts w:ascii="Corbel" w:hAnsi="Corbel"/>
                <w:b w:val="0"/>
                <w:szCs w:val="24"/>
              </w:rPr>
              <w:t>_ 08</w:t>
            </w:r>
          </w:p>
        </w:tc>
        <w:tc>
          <w:tcPr>
            <w:tcW w:w="5528" w:type="dxa"/>
          </w:tcPr>
          <w:p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4B85">
              <w:rPr>
                <w:rFonts w:ascii="Corbel" w:hAnsi="Corbel"/>
                <w:b w:val="0"/>
                <w:szCs w:val="24"/>
              </w:rPr>
              <w:t>Ustne kolokwium</w:t>
            </w:r>
          </w:p>
        </w:tc>
        <w:tc>
          <w:tcPr>
            <w:tcW w:w="2126" w:type="dxa"/>
          </w:tcPr>
          <w:p w:rsidR="0085747A" w:rsidRPr="00004B85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4B85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004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ćwiczeniach, aktywny udział w dyskusji, pozytywna ocena z ustnego kolokwium zaliczeniowego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750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3631EF" w:rsidP="003631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3631EF" w:rsidP="003631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04E3C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Kolendo I., Łotwa. Zarys dziejów narodu i państwa od czasów najdawniejszych do początku XXI wieku, Łódź 2014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Acocella</w:t>
            </w:r>
            <w:proofErr w:type="spellEnd"/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N., </w:t>
            </w:r>
            <w:r w:rsidRPr="00C134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polityki gospodarczej</w:t>
            </w:r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04E3C" w:rsidRPr="00C04E3C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69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Chojnicka K., Olszewski H.,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doktryn politycznych i 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1995.</w:t>
            </w:r>
          </w:p>
          <w:p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4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Polityka gospodarcza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 red. Bolesława Winiarskiego, wyd. 3, Warszawa 2022.</w:t>
            </w:r>
          </w:p>
          <w:p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Jankiewicz S.,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Uwarunkowania polityki gospodarczej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69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Keynes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J.M.,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Ogólna teoria zatrudnienia, procentu i pieniądza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:rsidR="004D7E8D" w:rsidRDefault="004D7E8D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31A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gospodarcza w Unii Europejskiej: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Dariusza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Rossatiego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in., Warszawa 2018.</w:t>
            </w:r>
          </w:p>
          <w:p w:rsidR="00C04E3C" w:rsidRPr="00B169DF" w:rsidRDefault="00C04E3C" w:rsidP="00C04E3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Powszechna historia gospodarcza 1918-1991, pod red. W. Morawskiego, Warszawa 1994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D7E8D" w:rsidRPr="00C04E3C" w:rsidRDefault="004D7E8D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D7E8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Historia gospodarcza Polski (1939-1989), </w:t>
            </w:r>
            <w:r w:rsidRPr="00C04E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 red. J. Kalińskiego, Warszawa 1996</w:t>
            </w:r>
          </w:p>
          <w:p w:rsidR="004D7E8D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Ihnatowicz I., Mączak A., Zientara B., Żarnowski J., Społeczeństwo polskie od X do XX wieku, Warszawa 1988</w:t>
            </w:r>
          </w:p>
          <w:p w:rsid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04E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Jezierski A., Leszczyńska C., Historia gospodarcza Polski, Warszawa 1999</w:t>
            </w:r>
          </w:p>
          <w:p w:rsidR="00C04E3C" w:rsidRPr="00B86932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Orędziak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Finanse Unii Europejskiej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:rsid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Keen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neoklasyczna: fałszywy paradygmat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2017.</w:t>
            </w:r>
          </w:p>
          <w:p w:rsidR="00C04E3C" w:rsidRPr="00C04E3C" w:rsidRDefault="00C04E3C" w:rsidP="00C04E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Jasiński L., </w:t>
            </w:r>
            <w:r w:rsidRPr="00B869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Nierówności ekonomiczne: przyczyny i przezwyciężanie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A7" w:rsidRDefault="00C155A7" w:rsidP="00C16ABF">
      <w:pPr>
        <w:spacing w:after="0" w:line="240" w:lineRule="auto"/>
      </w:pPr>
      <w:r>
        <w:separator/>
      </w:r>
    </w:p>
  </w:endnote>
  <w:endnote w:type="continuationSeparator" w:id="0">
    <w:p w:rsidR="00C155A7" w:rsidRDefault="00C155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A7" w:rsidRDefault="00C155A7" w:rsidP="00C16ABF">
      <w:pPr>
        <w:spacing w:after="0" w:line="240" w:lineRule="auto"/>
      </w:pPr>
      <w:r>
        <w:separator/>
      </w:r>
    </w:p>
  </w:footnote>
  <w:footnote w:type="continuationSeparator" w:id="0">
    <w:p w:rsidR="00C155A7" w:rsidRDefault="00C155A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78F9"/>
    <w:multiLevelType w:val="hybridMultilevel"/>
    <w:tmpl w:val="7E701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3E1926"/>
    <w:multiLevelType w:val="hybridMultilevel"/>
    <w:tmpl w:val="C4847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95F20"/>
    <w:multiLevelType w:val="hybridMultilevel"/>
    <w:tmpl w:val="6BB0E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4B85"/>
    <w:rsid w:val="000077B4"/>
    <w:rsid w:val="00015B8F"/>
    <w:rsid w:val="00022ECE"/>
    <w:rsid w:val="00042A51"/>
    <w:rsid w:val="00042D2E"/>
    <w:rsid w:val="00044C82"/>
    <w:rsid w:val="00051735"/>
    <w:rsid w:val="000706B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5BE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3DB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FF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1EF"/>
    <w:rsid w:val="00363F78"/>
    <w:rsid w:val="0038162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8A7"/>
    <w:rsid w:val="0042244A"/>
    <w:rsid w:val="0042745A"/>
    <w:rsid w:val="00431D5C"/>
    <w:rsid w:val="004362C6"/>
    <w:rsid w:val="00437FA2"/>
    <w:rsid w:val="00445934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D7E8D"/>
    <w:rsid w:val="004F1551"/>
    <w:rsid w:val="004F155B"/>
    <w:rsid w:val="004F55A3"/>
    <w:rsid w:val="004F77B3"/>
    <w:rsid w:val="0050496F"/>
    <w:rsid w:val="00511744"/>
    <w:rsid w:val="00513B6F"/>
    <w:rsid w:val="00517C63"/>
    <w:rsid w:val="005363C4"/>
    <w:rsid w:val="00536BDE"/>
    <w:rsid w:val="00543ACC"/>
    <w:rsid w:val="0054644C"/>
    <w:rsid w:val="0056696D"/>
    <w:rsid w:val="0059484D"/>
    <w:rsid w:val="005A0855"/>
    <w:rsid w:val="005A3196"/>
    <w:rsid w:val="005A726E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2953"/>
    <w:rsid w:val="00647FA8"/>
    <w:rsid w:val="00650C5F"/>
    <w:rsid w:val="00653E07"/>
    <w:rsid w:val="00654934"/>
    <w:rsid w:val="006620D9"/>
    <w:rsid w:val="00671958"/>
    <w:rsid w:val="00675843"/>
    <w:rsid w:val="00696477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399"/>
    <w:rsid w:val="00763BF1"/>
    <w:rsid w:val="00766FD4"/>
    <w:rsid w:val="007750A5"/>
    <w:rsid w:val="0078168C"/>
    <w:rsid w:val="00787C2A"/>
    <w:rsid w:val="00790E27"/>
    <w:rsid w:val="007A4022"/>
    <w:rsid w:val="007A6E6E"/>
    <w:rsid w:val="007C3299"/>
    <w:rsid w:val="007C3BCC"/>
    <w:rsid w:val="007C4546"/>
    <w:rsid w:val="007C5F55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7C14"/>
    <w:rsid w:val="0099587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047"/>
    <w:rsid w:val="00A97DE1"/>
    <w:rsid w:val="00AB053C"/>
    <w:rsid w:val="00AB54D8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B8D"/>
    <w:rsid w:val="00B97F59"/>
    <w:rsid w:val="00BB520A"/>
    <w:rsid w:val="00BD3869"/>
    <w:rsid w:val="00BD66E9"/>
    <w:rsid w:val="00BD6FF4"/>
    <w:rsid w:val="00BF2C41"/>
    <w:rsid w:val="00C02ADF"/>
    <w:rsid w:val="00C04E3C"/>
    <w:rsid w:val="00C058B4"/>
    <w:rsid w:val="00C05F44"/>
    <w:rsid w:val="00C131B5"/>
    <w:rsid w:val="00C155A7"/>
    <w:rsid w:val="00C16ABF"/>
    <w:rsid w:val="00C170AE"/>
    <w:rsid w:val="00C26CB7"/>
    <w:rsid w:val="00C324C1"/>
    <w:rsid w:val="00C36992"/>
    <w:rsid w:val="00C45315"/>
    <w:rsid w:val="00C56036"/>
    <w:rsid w:val="00C61DC5"/>
    <w:rsid w:val="00C67E92"/>
    <w:rsid w:val="00C70A26"/>
    <w:rsid w:val="00C766DF"/>
    <w:rsid w:val="00C94B98"/>
    <w:rsid w:val="00CA2B96"/>
    <w:rsid w:val="00CA5089"/>
    <w:rsid w:val="00CC1110"/>
    <w:rsid w:val="00CD6897"/>
    <w:rsid w:val="00CE0E84"/>
    <w:rsid w:val="00CE5BAC"/>
    <w:rsid w:val="00CF10A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23F3"/>
    <w:rsid w:val="00DE09C0"/>
    <w:rsid w:val="00DE4A14"/>
    <w:rsid w:val="00DF320D"/>
    <w:rsid w:val="00DF5E7E"/>
    <w:rsid w:val="00DF71C8"/>
    <w:rsid w:val="00E129B8"/>
    <w:rsid w:val="00E21E7D"/>
    <w:rsid w:val="00E22FBC"/>
    <w:rsid w:val="00E24BF5"/>
    <w:rsid w:val="00E25338"/>
    <w:rsid w:val="00E348F1"/>
    <w:rsid w:val="00E51E44"/>
    <w:rsid w:val="00E63348"/>
    <w:rsid w:val="00E742AA"/>
    <w:rsid w:val="00E74FD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7617"/>
    <w:rsid w:val="00F50FD7"/>
    <w:rsid w:val="00F526AF"/>
    <w:rsid w:val="00F617C3"/>
    <w:rsid w:val="00F61A26"/>
    <w:rsid w:val="00F63563"/>
    <w:rsid w:val="00F7066B"/>
    <w:rsid w:val="00F724F0"/>
    <w:rsid w:val="00F83B28"/>
    <w:rsid w:val="00F974DA"/>
    <w:rsid w:val="00FA46E5"/>
    <w:rsid w:val="00FB7DBA"/>
    <w:rsid w:val="00FC1C25"/>
    <w:rsid w:val="00FC3F45"/>
    <w:rsid w:val="00FD503F"/>
    <w:rsid w:val="00FD61FD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2EA52-3082-447B-BE00-52F619A8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275</TotalTime>
  <Pages>1</Pages>
  <Words>1207</Words>
  <Characters>7247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2019-02-06T12:12:00Z</cp:lastPrinted>
  <dcterms:created xsi:type="dcterms:W3CDTF">2023-10-02T12:20:00Z</dcterms:created>
  <dcterms:modified xsi:type="dcterms:W3CDTF">2026-06-26T18:22:00Z</dcterms:modified>
</cp:coreProperties>
</file>